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60BB" w:rsidR="006E5D65" w:rsidP="002D3375" w:rsidRDefault="00997F14" w14:paraId="19DBDE8F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BC76C3">
        <w:rPr>
          <w:rFonts w:ascii="Corbel" w:hAnsi="Corbel"/>
          <w:bCs/>
          <w:i/>
        </w:rPr>
        <w:t xml:space="preserve">Załącznik nr 1.5 do Zarządzenia Rektora UR  nr </w:t>
      </w:r>
      <w:r w:rsidR="00BC76C3">
        <w:rPr>
          <w:rFonts w:ascii="Corbel" w:hAnsi="Corbel"/>
          <w:bCs/>
          <w:i/>
        </w:rPr>
        <w:t>7</w:t>
      </w:r>
      <w:r w:rsidRPr="00E960BB" w:rsidR="00BC76C3">
        <w:rPr>
          <w:rFonts w:ascii="Corbel" w:hAnsi="Corbel"/>
          <w:bCs/>
          <w:i/>
        </w:rPr>
        <w:t>/20</w:t>
      </w:r>
      <w:r w:rsidR="00BC76C3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22F5C5E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84AB5" w:rsidP="00984AB5" w:rsidRDefault="0071620A" w14:paraId="49B6F4DB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984AB5">
        <w:rPr>
          <w:rFonts w:ascii="Corbel" w:hAnsi="Corbel"/>
          <w:i/>
          <w:smallCaps/>
          <w:sz w:val="24"/>
          <w:szCs w:val="24"/>
        </w:rPr>
        <w:t>202</w:t>
      </w:r>
      <w:r w:rsidR="0023314A">
        <w:rPr>
          <w:rFonts w:ascii="Corbel" w:hAnsi="Corbel"/>
          <w:i/>
          <w:smallCaps/>
          <w:sz w:val="24"/>
          <w:szCs w:val="24"/>
        </w:rPr>
        <w:t>3</w:t>
      </w:r>
      <w:r w:rsidR="00984AB5">
        <w:rPr>
          <w:rFonts w:ascii="Corbel" w:hAnsi="Corbel"/>
          <w:i/>
          <w:smallCaps/>
          <w:sz w:val="24"/>
          <w:szCs w:val="24"/>
        </w:rPr>
        <w:t>-202</w:t>
      </w:r>
      <w:r w:rsidR="0023314A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0ADC54A5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41A804AD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806D7F">
        <w:rPr>
          <w:rFonts w:ascii="Corbel" w:hAnsi="Corbel"/>
          <w:sz w:val="20"/>
          <w:szCs w:val="20"/>
        </w:rPr>
        <w:t>20</w:t>
      </w:r>
      <w:r w:rsidR="00B708A9">
        <w:rPr>
          <w:rFonts w:ascii="Corbel" w:hAnsi="Corbel"/>
          <w:sz w:val="20"/>
          <w:szCs w:val="20"/>
        </w:rPr>
        <w:t>2</w:t>
      </w:r>
      <w:r w:rsidR="0023314A">
        <w:rPr>
          <w:rFonts w:ascii="Corbel" w:hAnsi="Corbel"/>
          <w:sz w:val="20"/>
          <w:szCs w:val="20"/>
        </w:rPr>
        <w:t>4</w:t>
      </w:r>
      <w:r w:rsidR="00806D7F">
        <w:rPr>
          <w:rFonts w:ascii="Corbel" w:hAnsi="Corbel"/>
          <w:sz w:val="20"/>
          <w:szCs w:val="20"/>
        </w:rPr>
        <w:t>/202</w:t>
      </w:r>
      <w:r w:rsidR="0023314A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65C8264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A7266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6B843404" w14:textId="77777777">
        <w:tc>
          <w:tcPr>
            <w:tcW w:w="2694" w:type="dxa"/>
            <w:vAlign w:val="center"/>
          </w:tcPr>
          <w:p w:rsidRPr="009C54AE" w:rsidR="0085747A" w:rsidP="009C54AE" w:rsidRDefault="00C05F44" w14:paraId="21DE0E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A63899" w:rsidR="0085747A" w:rsidP="00A63899" w:rsidRDefault="00570F54" w14:paraId="5EEAA9E2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A63899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44D75280" w14:textId="77777777">
        <w:tc>
          <w:tcPr>
            <w:tcW w:w="2694" w:type="dxa"/>
            <w:vAlign w:val="center"/>
          </w:tcPr>
          <w:p w:rsidRPr="009C54AE" w:rsidR="0085747A" w:rsidP="009C54AE" w:rsidRDefault="00C05F44" w14:paraId="49CC736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37399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3AAB8A18" w14:textId="77777777">
        <w:tc>
          <w:tcPr>
            <w:tcW w:w="2694" w:type="dxa"/>
            <w:vAlign w:val="center"/>
          </w:tcPr>
          <w:p w:rsidRPr="009C54AE" w:rsidR="00EA6C99" w:rsidP="00EA6C99" w:rsidRDefault="00EA6C99" w14:paraId="1384D7E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6A5ADBB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757BEA9F" w14:textId="77777777">
        <w:tc>
          <w:tcPr>
            <w:tcW w:w="2694" w:type="dxa"/>
            <w:vAlign w:val="center"/>
          </w:tcPr>
          <w:p w:rsidRPr="009C54AE" w:rsidR="00EA6C99" w:rsidP="00EA6C99" w:rsidRDefault="00EA6C99" w14:paraId="61DD7E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215DE5" w14:paraId="09434A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7A28C20C" w14:textId="77777777">
        <w:tc>
          <w:tcPr>
            <w:tcW w:w="2694" w:type="dxa"/>
            <w:vAlign w:val="center"/>
          </w:tcPr>
          <w:p w:rsidRPr="009C54AE" w:rsidR="00EA6C99" w:rsidP="00EA6C99" w:rsidRDefault="00EA6C99" w14:paraId="2DE4CE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3DC643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EC7B8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2951F7A5" w14:textId="77777777">
        <w:tc>
          <w:tcPr>
            <w:tcW w:w="2694" w:type="dxa"/>
            <w:vAlign w:val="center"/>
          </w:tcPr>
          <w:p w:rsidRPr="009C54AE" w:rsidR="00EA6C99" w:rsidP="00EA6C99" w:rsidRDefault="00EA6C99" w14:paraId="08A936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5E92304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74FE616" w14:textId="77777777">
        <w:tc>
          <w:tcPr>
            <w:tcW w:w="2694" w:type="dxa"/>
            <w:vAlign w:val="center"/>
          </w:tcPr>
          <w:p w:rsidRPr="009C54AE" w:rsidR="00EA6C99" w:rsidP="00EA6C99" w:rsidRDefault="00EA6C99" w14:paraId="48963A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463FC4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380DA20F" w14:textId="77777777">
        <w:tc>
          <w:tcPr>
            <w:tcW w:w="2694" w:type="dxa"/>
            <w:vAlign w:val="center"/>
          </w:tcPr>
          <w:p w:rsidRPr="009C54AE" w:rsidR="00EA6C99" w:rsidP="00EA6C99" w:rsidRDefault="00EA6C99" w14:paraId="6F3A8D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AA15DA" w14:paraId="3454E6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41B7A048" w14:textId="77777777">
        <w:tc>
          <w:tcPr>
            <w:tcW w:w="2694" w:type="dxa"/>
            <w:vAlign w:val="center"/>
          </w:tcPr>
          <w:p w:rsidRPr="009C54AE" w:rsidR="0085747A" w:rsidP="009C54AE" w:rsidRDefault="0085747A" w14:paraId="7E0EEF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63899" w14:paraId="1DF456E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3 i 4 </w:t>
            </w:r>
          </w:p>
        </w:tc>
      </w:tr>
      <w:tr w:rsidRPr="009C54AE" w:rsidR="0085747A" w:rsidTr="00EA6C99" w14:paraId="16B0F30D" w14:textId="77777777">
        <w:tc>
          <w:tcPr>
            <w:tcW w:w="2694" w:type="dxa"/>
            <w:vAlign w:val="center"/>
          </w:tcPr>
          <w:p w:rsidRPr="009C54AE" w:rsidR="0085747A" w:rsidP="009C54AE" w:rsidRDefault="0085747A" w14:paraId="3C8CD0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A63899" w:rsidRDefault="00A63899" w14:paraId="012229F9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6D9107CA" w14:textId="77777777">
        <w:tc>
          <w:tcPr>
            <w:tcW w:w="2694" w:type="dxa"/>
            <w:vAlign w:val="center"/>
          </w:tcPr>
          <w:p w:rsidRPr="009C54AE" w:rsidR="00923D7D" w:rsidP="009C54AE" w:rsidRDefault="00923D7D" w14:paraId="1D68F9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EA6C99" w14:paraId="5F26C6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310CA499" w14:textId="77777777">
        <w:tc>
          <w:tcPr>
            <w:tcW w:w="2694" w:type="dxa"/>
            <w:vAlign w:val="center"/>
          </w:tcPr>
          <w:p w:rsidRPr="009C54AE" w:rsidR="0085747A" w:rsidP="009C54AE" w:rsidRDefault="0085747A" w14:paraId="6FE4B3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33D5EDB2" w14:textId="3710B6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54262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00EA6C99" w14:paraId="0BA16EE9" w14:textId="77777777">
        <w:tc>
          <w:tcPr>
            <w:tcW w:w="2694" w:type="dxa"/>
            <w:vAlign w:val="center"/>
          </w:tcPr>
          <w:p w:rsidRPr="009C54AE" w:rsidR="0085747A" w:rsidP="009C54AE" w:rsidRDefault="0085747A" w14:paraId="4D1360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7B7326B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B28A31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106211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32F765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EDC00D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64D40BD7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918D6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8F088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EC01E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5CB4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9148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8EDF4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21786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7F48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D1FF3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DD4A8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2593F0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31B046F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A63899" w14:paraId="35D733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1BE7A9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A15DA" w14:paraId="216172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264FE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780DD7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5BDA1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EE97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38AB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B1B1E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A79E7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29E7F9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59291B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02EDC22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763CFD8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CD6C4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00C52732" w:rsidRDefault="00E22FBC" w14:paraId="763CD2D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2732">
        <w:rPr>
          <w:rFonts w:ascii="Corbel" w:hAnsi="Corbel"/>
          <w:b w:val="0"/>
          <w:smallCaps w:val="0"/>
          <w:szCs w:val="24"/>
        </w:rPr>
        <w:t xml:space="preserve">     </w:t>
      </w:r>
    </w:p>
    <w:p w:rsidRPr="009C54AE" w:rsidR="00C52732" w:rsidP="00C52732" w:rsidRDefault="00C52732" w14:paraId="16715D5F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-  Egzamin</w:t>
      </w:r>
    </w:p>
    <w:p w:rsidR="00E960BB" w:rsidP="00C52732" w:rsidRDefault="00E960BB" w14:paraId="1617C24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2885038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AA759AF" w14:textId="77777777">
        <w:tc>
          <w:tcPr>
            <w:tcW w:w="9670" w:type="dxa"/>
          </w:tcPr>
          <w:p w:rsidRPr="009C54AE" w:rsidR="0085747A" w:rsidP="003C7C6E" w:rsidRDefault="003C7C6E" w14:paraId="11E5DEF7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128720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7AA6BA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FBC1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B102FA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6FFE27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006B0D95" w14:paraId="614FEA55" w14:textId="77777777">
        <w:tc>
          <w:tcPr>
            <w:tcW w:w="845" w:type="dxa"/>
            <w:vAlign w:val="center"/>
          </w:tcPr>
          <w:p w:rsidRPr="004826E2" w:rsidR="006B0D95" w:rsidP="00A63899" w:rsidRDefault="006B0D95" w14:paraId="719FEB29" w14:textId="77777777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F0D6E5F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ze współczesnymi tendencjami w pedagogice  przedszkolnej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wybranych koncepcji wychowania przedszkolnego </w:t>
            </w:r>
          </w:p>
        </w:tc>
      </w:tr>
      <w:tr w:rsidRPr="009C54AE" w:rsidR="006B0D95" w:rsidTr="006B0D95" w14:paraId="533B8D4D" w14:textId="77777777">
        <w:tc>
          <w:tcPr>
            <w:tcW w:w="845" w:type="dxa"/>
            <w:vAlign w:val="center"/>
          </w:tcPr>
          <w:p w:rsidRPr="009C54AE" w:rsidR="006B0D95" w:rsidP="00A63899" w:rsidRDefault="004826E2" w14:paraId="51DDA515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3F12E72D" w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edukacji dzieci w wieku przedszkolnym.</w:t>
            </w:r>
          </w:p>
        </w:tc>
      </w:tr>
      <w:tr w:rsidRPr="009C54AE" w:rsidR="006B0D95" w:rsidTr="006B0D95" w14:paraId="12A296EA" w14:textId="77777777">
        <w:tc>
          <w:tcPr>
            <w:tcW w:w="845" w:type="dxa"/>
            <w:vAlign w:val="center"/>
          </w:tcPr>
          <w:p w:rsidRPr="009C54AE" w:rsidR="006B0D95" w:rsidP="00A63899" w:rsidRDefault="004826E2" w14:paraId="2EA8A8A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175AD4C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006B0D95" w14:paraId="771B2CC9" w14:textId="77777777">
        <w:tc>
          <w:tcPr>
            <w:tcW w:w="845" w:type="dxa"/>
            <w:vAlign w:val="center"/>
          </w:tcPr>
          <w:p w:rsidRPr="009C54AE" w:rsidR="006B0D95" w:rsidP="00A63899" w:rsidRDefault="004826E2" w14:paraId="02844BB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2858F0D0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006B0D95" w14:paraId="06817379" w14:textId="77777777">
        <w:tc>
          <w:tcPr>
            <w:tcW w:w="845" w:type="dxa"/>
            <w:vAlign w:val="center"/>
          </w:tcPr>
          <w:p w:rsidRPr="009C54AE" w:rsidR="006B0D95" w:rsidP="00A63899" w:rsidRDefault="004826E2" w14:paraId="689207F7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A63899" w:rsidRDefault="006B0D95" w14:paraId="45486CC4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2F379B6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350E1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50F3888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3351C9" w14:paraId="3454F95C" w14:textId="77777777">
        <w:tc>
          <w:tcPr>
            <w:tcW w:w="1679" w:type="dxa"/>
            <w:vAlign w:val="center"/>
          </w:tcPr>
          <w:p w:rsidRPr="009C54AE" w:rsidR="0085747A" w:rsidP="009C54AE" w:rsidRDefault="0085747A" w14:paraId="29CA9E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D3FFE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7B061B5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A14F6" w:rsidR="00854D56" w:rsidTr="00A63899" w14:paraId="3A84032D" w14:textId="77777777">
        <w:tc>
          <w:tcPr>
            <w:tcW w:w="1679" w:type="dxa"/>
          </w:tcPr>
          <w:p w:rsidRPr="008A14F6" w:rsidR="00854D56" w:rsidP="008A14F6" w:rsidRDefault="00854D56" w14:paraId="3AEEFC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14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8A14F6" w:rsidR="00854D56" w:rsidP="00744309" w:rsidRDefault="00854D56" w14:paraId="7D6C431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Student zna i rozumie terminologię używaną w pedagogice przedszkolnej i wczesnoszkolnej, jej źródła, miejsce oraz zastosowanie w obrębie pokrewnych dyscyplin naukowych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1D1758" w14:paraId="3D56804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E3AF36" w14:textId="77777777">
        <w:tc>
          <w:tcPr>
            <w:tcW w:w="1679" w:type="dxa"/>
          </w:tcPr>
          <w:p w:rsidRPr="008A14F6" w:rsidR="00854D56" w:rsidP="008A14F6" w:rsidRDefault="00854D56" w14:paraId="757AB7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8A14F6" w:rsidR="00854D56" w:rsidP="00744309" w:rsidRDefault="00854D56" w14:paraId="7FEFE6F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Omówi koncepcje dziecka i dzieciństwa (Childhood Studies) i ich uwarunkowania kulturowe i społeczne.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317CEED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8A14F6" w:rsidR="00854D56" w:rsidTr="00A63899" w14:paraId="3E417E9F" w14:textId="77777777">
        <w:tc>
          <w:tcPr>
            <w:tcW w:w="1679" w:type="dxa"/>
          </w:tcPr>
          <w:p w:rsidRPr="008A14F6" w:rsidR="00854D56" w:rsidP="008A14F6" w:rsidRDefault="00854D56" w14:paraId="59C55C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8A14F6" w:rsidR="00854D56" w:rsidP="00744309" w:rsidRDefault="00854D56" w14:paraId="0386B29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 typy, cele i zasady funkcjonowania instytucji edukacyjnych przeznaczonych dla dzieci w wieku przedszkolnym, cele i zasady współpracy przedszkola z podmiotami zewnętrznymi.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617E1D9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8A14F6" w:rsidR="00854D56" w:rsidTr="00A63899" w14:paraId="0722B18E" w14:textId="77777777">
        <w:tc>
          <w:tcPr>
            <w:tcW w:w="1679" w:type="dxa"/>
          </w:tcPr>
          <w:p w:rsidRPr="008A14F6" w:rsidR="00854D56" w:rsidP="008A14F6" w:rsidRDefault="00854D56" w14:paraId="71A37B0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8A14F6" w:rsidR="00854D56" w:rsidP="00744309" w:rsidRDefault="00854D56" w14:paraId="27B33FD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 xml:space="preserve">Integruje wiedzę teoretyczną z zakresu pedagogiki przedszkolnej, w tym wybrane modele i koncepcje pedagogiczne, w celu dokonania analizy i interpretacji złożonych problemów opiekuńczych, edukacyjnych i wychowawczych. 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22A3F60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8A14F6" w:rsidR="00854D56" w:rsidTr="00A63899" w14:paraId="637B5155" w14:textId="77777777">
        <w:tc>
          <w:tcPr>
            <w:tcW w:w="1679" w:type="dxa"/>
          </w:tcPr>
          <w:p w:rsidRPr="008A14F6" w:rsidR="00854D56" w:rsidP="008A14F6" w:rsidRDefault="00854D56" w14:paraId="590258D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8A14F6" w:rsidR="00854D56" w:rsidP="00744309" w:rsidRDefault="00854D56" w14:paraId="4A17428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Planuje pracę w grupie przedszkolnej oraz wspiera dzieci w wyrażaniu swojej indywidualności w sposób twórczy.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95F98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8A14F6" w:rsidR="00854D56" w:rsidTr="00A63899" w14:paraId="2114557F" w14:textId="77777777">
        <w:trPr>
          <w:trHeight w:val="615"/>
        </w:trPr>
        <w:tc>
          <w:tcPr>
            <w:tcW w:w="1679" w:type="dxa"/>
          </w:tcPr>
          <w:p w:rsidRPr="008A14F6" w:rsidR="00854D56" w:rsidP="008A14F6" w:rsidRDefault="00854D56" w14:paraId="0CEC06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8A14F6" w:rsidR="00854D56" w:rsidP="00744309" w:rsidRDefault="00854D56" w14:paraId="55BEF6D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wybraną koncepcję wychowania przedszkolnego.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1A113469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20A694BC" w14:textId="77777777">
        <w:tc>
          <w:tcPr>
            <w:tcW w:w="1679" w:type="dxa"/>
          </w:tcPr>
          <w:p w:rsidRPr="008A14F6" w:rsidR="00854D56" w:rsidP="008A14F6" w:rsidRDefault="00854D56" w14:paraId="2420A9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8A14F6" w:rsidR="00854D56" w:rsidP="00744309" w:rsidRDefault="00854D56" w14:paraId="1407EEF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Wybiera właściwy dla pracy przedszkola sposób postępowania oraz dobiera środki i metody pracy w celu efektywnego wykonania zadań zawodowych na etapie edukacji przedszkolnej.</w:t>
            </w:r>
          </w:p>
        </w:tc>
        <w:tc>
          <w:tcPr>
            <w:tcW w:w="1865" w:type="dxa"/>
            <w:vAlign w:val="center"/>
          </w:tcPr>
          <w:p w:rsidRPr="00A63899" w:rsidR="00854D56" w:rsidP="00A63899" w:rsidRDefault="00854D56" w14:paraId="0F67EAC7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8A14F6" w:rsidR="00854D56" w:rsidTr="00A63899" w14:paraId="1D3D8933" w14:textId="77777777">
        <w:tc>
          <w:tcPr>
            <w:tcW w:w="1679" w:type="dxa"/>
          </w:tcPr>
          <w:p w:rsidRPr="008A14F6" w:rsidR="00854D56" w:rsidP="008A14F6" w:rsidRDefault="00854D56" w14:paraId="31A4AB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8A14F6" w:rsidR="00854D56" w:rsidP="00744309" w:rsidRDefault="00854D56" w14:paraId="156226A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8A14F6" w:rsidR="00854D56" w:rsidP="00A63899" w:rsidRDefault="00854D56" w14:paraId="7170FD8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8A14F6" w:rsidR="00854D56" w:rsidP="00A63899" w:rsidRDefault="00854D56" w14:paraId="16BAF4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8A14F6" w:rsidR="0085747A" w:rsidP="008A14F6" w:rsidRDefault="0085747A" w14:paraId="5CC5353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496F74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E98AA57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41CBC61D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D7E1C" w:rsidR="0085747A" w:rsidTr="59F66C6F" w14:paraId="51DBD595" w14:textId="77777777">
        <w:tc>
          <w:tcPr>
            <w:tcW w:w="9520" w:type="dxa"/>
            <w:tcMar/>
          </w:tcPr>
          <w:p w:rsidRPr="00ED7E1C" w:rsidR="0085747A" w:rsidP="009C54AE" w:rsidRDefault="0085747A" w14:paraId="417C1FC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D7E1C" w:rsidR="0085747A" w:rsidTr="59F66C6F" w14:paraId="0EAAA220" w14:textId="77777777">
        <w:tc>
          <w:tcPr>
            <w:tcW w:w="9520" w:type="dxa"/>
            <w:tcMar/>
          </w:tcPr>
          <w:p w:rsidRPr="00ED7E1C" w:rsidR="00060ED1" w:rsidP="00060ED1" w:rsidRDefault="00060ED1" w14:paraId="799D891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ED7E1C" w:rsidR="0085747A" w:rsidP="00060ED1" w:rsidRDefault="00060ED1" w14:paraId="2BA25BD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ED7E1C" w:rsidR="00C50939" w:rsidTr="59F66C6F" w14:paraId="647A3062" w14:textId="77777777">
        <w:tc>
          <w:tcPr>
            <w:tcW w:w="9520" w:type="dxa"/>
            <w:tcMar/>
          </w:tcPr>
          <w:p w:rsidRPr="00ED7E1C" w:rsidR="00C50939" w:rsidP="00C50939" w:rsidRDefault="00C50939" w14:paraId="431A56A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Pr="00ED7E1C">
              <w:rPr>
                <w:rFonts w:ascii="Corbel" w:hAnsi="Corbel" w:eastAsia="Times New Roman"/>
                <w:b/>
                <w:bCs/>
                <w:caps/>
                <w:color w:val="000000"/>
                <w:spacing w:val="50"/>
                <w:kern w:val="24"/>
                <w:position w:val="1"/>
                <w:sz w:val="24"/>
                <w:szCs w:val="24"/>
                <w:lang w:eastAsia="pl-PL"/>
              </w:rPr>
              <w:t xml:space="preserve"> </w:t>
            </w:r>
            <w:r w:rsidRPr="00ED7E1C">
              <w:rPr>
                <w:rFonts w:ascii="Corbel" w:hAnsi="Corbel"/>
                <w:bCs/>
                <w:sz w:val="24"/>
                <w:szCs w:val="24"/>
              </w:rPr>
              <w:t>Fryderyk Wilhelm Fröbel, Maria Montessori, Owidiusz Decroli. Przedstawiciele polskiej pedagogiki przedszkolnej</w:t>
            </w:r>
          </w:p>
        </w:tc>
      </w:tr>
      <w:tr w:rsidRPr="00ED7E1C" w:rsidR="0085747A" w:rsidTr="59F66C6F" w14:paraId="76E4F26A" w14:textId="77777777">
        <w:tc>
          <w:tcPr>
            <w:tcW w:w="9520" w:type="dxa"/>
            <w:tcMar/>
          </w:tcPr>
          <w:p w:rsidRPr="00ED7E1C" w:rsidR="0085747A" w:rsidP="00C50939" w:rsidRDefault="00060ED1" w14:paraId="3E9F0DE5" w14:textId="436BEADD">
            <w:pPr>
              <w:pStyle w:val="Akapitzlist"/>
              <w:spacing w:after="0" w:line="240" w:lineRule="auto"/>
              <w:ind w:left="-83" w:firstLine="83"/>
              <w:rPr>
                <w:rFonts w:ascii="Corbel" w:hAnsi="Corbel"/>
                <w:sz w:val="24"/>
                <w:szCs w:val="24"/>
              </w:rPr>
            </w:pPr>
            <w:r w:rsidRPr="59F66C6F" w:rsidR="00060ED1">
              <w:rPr>
                <w:rFonts w:ascii="Corbel" w:hAnsi="Corbel"/>
                <w:sz w:val="24"/>
                <w:szCs w:val="24"/>
              </w:rPr>
              <w:t xml:space="preserve">Historyczno- epistemologiczne podstawy pedagogiki </w:t>
            </w:r>
            <w:r w:rsidRPr="59F66C6F" w:rsidR="00060ED1">
              <w:rPr>
                <w:rFonts w:ascii="Corbel" w:hAnsi="Corbel"/>
                <w:sz w:val="24"/>
                <w:szCs w:val="24"/>
              </w:rPr>
              <w:t>przedszkolnej .</w:t>
            </w:r>
            <w:r w:rsidRPr="59F66C6F" w:rsidR="00060E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br/>
            </w:r>
            <w:r w:rsidRPr="59F66C6F" w:rsidR="00060ED1">
              <w:rPr>
                <w:rFonts w:ascii="Corbel" w:hAnsi="Corbel"/>
                <w:sz w:val="24"/>
                <w:szCs w:val="24"/>
              </w:rPr>
              <w:t xml:space="preserve">   Rola Nowego Wychowania w kreowaniu pedagogiki przedszkolnej jako nauki o edukacyjnym </w:t>
            </w:r>
            <w:r>
              <w:br/>
            </w:r>
            <w:r w:rsidRPr="59F66C6F" w:rsidR="00060ED1">
              <w:rPr>
                <w:rFonts w:ascii="Corbel" w:hAnsi="Corbel"/>
                <w:sz w:val="24"/>
                <w:szCs w:val="24"/>
              </w:rPr>
              <w:t xml:space="preserve">  zagospodarowaniu dzieciństwa.</w:t>
            </w:r>
          </w:p>
        </w:tc>
      </w:tr>
      <w:tr w:rsidRPr="00ED7E1C" w:rsidR="009D6B30" w:rsidTr="59F66C6F" w14:paraId="2AACEA50" w14:textId="77777777">
        <w:tc>
          <w:tcPr>
            <w:tcW w:w="9520" w:type="dxa"/>
            <w:tcMar/>
          </w:tcPr>
          <w:p w:rsidRPr="00ED7E1C" w:rsidR="009D6B30" w:rsidP="009D6B30" w:rsidRDefault="009D6B30" w14:paraId="4834BFBF" w14:textId="044C62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Współczesne tendencje i kierunki w pedagogice przedszkolnej. Społeczno- prawne podstawy funkcjonowania przedszkola- jako instytucji edukacyjnej.</w:t>
            </w:r>
          </w:p>
        </w:tc>
      </w:tr>
      <w:tr w:rsidRPr="00ED7E1C" w:rsidR="009B0473" w:rsidTr="59F66C6F" w14:paraId="63200BDB" w14:textId="77777777">
        <w:tc>
          <w:tcPr>
            <w:tcW w:w="9520" w:type="dxa"/>
            <w:tcMar/>
          </w:tcPr>
          <w:p w:rsidRPr="00ED7E1C" w:rsidR="009B0473" w:rsidP="009D6B30" w:rsidRDefault="009B0473" w14:paraId="46A5D66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ED7E1C" w:rsidR="009D6B30" w:rsidTr="59F66C6F" w14:paraId="766D996B" w14:textId="77777777">
        <w:tc>
          <w:tcPr>
            <w:tcW w:w="9520" w:type="dxa"/>
            <w:tcMar/>
          </w:tcPr>
          <w:p w:rsidRPr="00ED7E1C" w:rsidR="009D6B30" w:rsidP="009D6B30" w:rsidRDefault="009D6B30" w14:paraId="5F73BEDA" w14:textId="31220C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Pr="00ED7E1C" w:rsidR="00F54262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ED7E1C" w:rsidR="00C50939" w:rsidTr="59F66C6F" w14:paraId="4F02C719" w14:textId="77777777">
        <w:tc>
          <w:tcPr>
            <w:tcW w:w="9520" w:type="dxa"/>
            <w:tcMar/>
          </w:tcPr>
          <w:p w:rsidRPr="00ED7E1C" w:rsidR="00C50939" w:rsidP="009B0473" w:rsidRDefault="00C50939" w14:paraId="65A391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Oddziaływania wychowawcze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D7E1C">
              <w:rPr>
                <w:rFonts w:ascii="Corbel" w:hAnsi="Corbel" w:eastAsia="Times New Roman"/>
                <w:sz w:val="24"/>
                <w:szCs w:val="24"/>
              </w:rPr>
              <w:t xml:space="preserve">style wychowania w praktyce </w:t>
            </w:r>
            <w:r w:rsidRPr="00ED7E1C" w:rsidR="009B0473">
              <w:rPr>
                <w:rFonts w:ascii="Corbel" w:hAnsi="Corbel" w:eastAsia="Times New Roman"/>
                <w:sz w:val="24"/>
                <w:szCs w:val="24"/>
              </w:rPr>
              <w:t>przedszkolnej</w:t>
            </w:r>
          </w:p>
        </w:tc>
      </w:tr>
      <w:tr w:rsidRPr="00ED7E1C" w:rsidR="009D6B30" w:rsidTr="59F66C6F" w14:paraId="7581CAAC" w14:textId="77777777">
        <w:tc>
          <w:tcPr>
            <w:tcW w:w="9520" w:type="dxa"/>
            <w:tcMar/>
          </w:tcPr>
          <w:p w:rsidRPr="00ED7E1C" w:rsidR="009D6B30" w:rsidP="009D6B30" w:rsidRDefault="009D6B30" w14:paraId="389CE17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 w:rsidRPr="00ED7E1C">
              <w:rPr>
                <w:rFonts w:ascii="Corbel" w:hAnsi="Corbel"/>
                <w:sz w:val="24"/>
                <w:szCs w:val="24"/>
              </w:rPr>
              <w:br/>
            </w:r>
            <w:r w:rsidRPr="00ED7E1C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ED7E1C" w:rsidR="009D6B30" w:rsidTr="59F66C6F" w14:paraId="01FBB886" w14:textId="77777777">
        <w:tc>
          <w:tcPr>
            <w:tcW w:w="9520" w:type="dxa"/>
            <w:tcMar/>
          </w:tcPr>
          <w:p w:rsidRPr="00ED7E1C" w:rsidR="009D6B30" w:rsidP="009B0473" w:rsidRDefault="009D6B30" w14:paraId="0F4916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Planowanie pracy w wychowaniu przedszkolnym –</w:t>
            </w:r>
            <w:r w:rsidRPr="00ED7E1C"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ED7E1C" w:rsidR="009D6B30" w:rsidTr="59F66C6F" w14:paraId="7F35A693" w14:textId="77777777">
        <w:tc>
          <w:tcPr>
            <w:tcW w:w="9520" w:type="dxa"/>
            <w:tcMar/>
          </w:tcPr>
          <w:p w:rsidRPr="00ED7E1C" w:rsidR="009D6B30" w:rsidP="009D6B30" w:rsidRDefault="009D6B30" w14:paraId="30E293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 xml:space="preserve"> Dojrzałość</w:t>
            </w:r>
            <w:r w:rsidRPr="00ED7E1C" w:rsidR="00C50939">
              <w:rPr>
                <w:rFonts w:ascii="Corbel" w:hAnsi="Corbel"/>
                <w:b w:val="0"/>
                <w:smallCaps w:val="0"/>
                <w:szCs w:val="24"/>
              </w:rPr>
              <w:t>/ gotowo</w:t>
            </w:r>
            <w:r w:rsidRPr="00ED7E1C">
              <w:rPr>
                <w:rFonts w:ascii="Corbel" w:hAnsi="Corbel"/>
                <w:b w:val="0"/>
                <w:smallCaps w:val="0"/>
                <w:szCs w:val="24"/>
              </w:rPr>
              <w:t>ść szkolna i jej uwarunkowania.</w:t>
            </w:r>
          </w:p>
        </w:tc>
      </w:tr>
      <w:tr w:rsidRPr="00ED7E1C" w:rsidR="009D6B30" w:rsidTr="59F66C6F" w14:paraId="0191E1AE" w14:textId="77777777">
        <w:tc>
          <w:tcPr>
            <w:tcW w:w="9520" w:type="dxa"/>
            <w:tcMar/>
          </w:tcPr>
          <w:p w:rsidRPr="00ED7E1C" w:rsidR="009D6B30" w:rsidP="009D6B30" w:rsidRDefault="009D6B30" w14:paraId="48445C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7E1C">
              <w:rPr>
                <w:rFonts w:ascii="Corbel" w:hAnsi="Corbel"/>
                <w:b w:val="0"/>
                <w:smallCaps w:val="0"/>
                <w:szCs w:val="24"/>
              </w:rPr>
              <w:t>Nauczycielka przedszkola- jej rola w rozwoju dziecka w świetle deontologii nauczycielskiej.</w:t>
            </w:r>
          </w:p>
        </w:tc>
      </w:tr>
      <w:tr w:rsidRPr="00ED7E1C" w:rsidR="00ED7E1C" w:rsidTr="59F66C6F" w14:paraId="2340B345" w14:textId="77777777">
        <w:tc>
          <w:tcPr>
            <w:tcW w:w="9520" w:type="dxa"/>
            <w:tcMar/>
          </w:tcPr>
          <w:p w:rsidRPr="00ED7E1C" w:rsidR="00ED7E1C" w:rsidP="00ED7E1C" w:rsidRDefault="00ED7E1C" w14:paraId="1A0A969D" w14:textId="67B23FF7">
            <w:pPr>
              <w:pStyle w:val="Punktygwne"/>
              <w:tabs>
                <w:tab w:val="left" w:pos="53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Dzieciństwo i dziecko jako główne pojęcia pedagogiki przedszkolnej. Tezy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szczególności dzieciństwa.</w:t>
            </w:r>
          </w:p>
        </w:tc>
      </w:tr>
    </w:tbl>
    <w:p w:rsidRPr="009C54AE" w:rsidR="0085747A" w:rsidP="009C54AE" w:rsidRDefault="0085747A" w14:paraId="548B78D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5A6FB5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7205F36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B0473" w14:paraId="3D31EE27" w14:textId="77777777">
        <w:tc>
          <w:tcPr>
            <w:tcW w:w="9520" w:type="dxa"/>
          </w:tcPr>
          <w:p w:rsidRPr="009C54AE" w:rsidR="0085747A" w:rsidP="009C54AE" w:rsidRDefault="0085747A" w14:paraId="6956ACD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009B0473" w14:paraId="2BDDC50F" w14:textId="77777777">
        <w:tc>
          <w:tcPr>
            <w:tcW w:w="9520" w:type="dxa"/>
          </w:tcPr>
          <w:p w:rsidRPr="00B96082" w:rsidR="009B0473" w:rsidP="009B0473" w:rsidRDefault="009B0473" w14:paraId="204255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Prawne i organizacyjne podstawy  funkcjonowania współczesnego przedszkola.</w:t>
            </w:r>
          </w:p>
        </w:tc>
      </w:tr>
      <w:tr w:rsidRPr="009C54AE" w:rsidR="009B0473" w:rsidTr="009B0473" w14:paraId="53CC4B33" w14:textId="77777777">
        <w:tc>
          <w:tcPr>
            <w:tcW w:w="9520" w:type="dxa"/>
          </w:tcPr>
          <w:p w:rsidRPr="00B96082" w:rsidR="009B0473" w:rsidP="009B0473" w:rsidRDefault="009B0473" w14:paraId="75DDA9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alternatywnych form wychowania przedszkolnego . </w:t>
            </w:r>
          </w:p>
        </w:tc>
      </w:tr>
      <w:tr w:rsidRPr="009C54AE" w:rsidR="009B0473" w:rsidTr="009B0473" w14:paraId="35325029" w14:textId="77777777">
        <w:tc>
          <w:tcPr>
            <w:tcW w:w="9520" w:type="dxa"/>
          </w:tcPr>
          <w:p w:rsidRPr="00B96082" w:rsidR="009B0473" w:rsidP="009B0473" w:rsidRDefault="009B0473" w14:paraId="5F6DD1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Biopsychiczne 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stawy wychowania przedszkolnego. R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ozwój fizyczny i motoryczny,  </w:t>
            </w:r>
          </w:p>
          <w:p w:rsidRPr="00B96082" w:rsidR="009B0473" w:rsidP="009B0473" w:rsidRDefault="009B0473" w14:paraId="130EAD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psychiczny, poznawczy, emocjonalno- społeczny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dziecka w wieku przedszkolnym.</w:t>
            </w:r>
          </w:p>
        </w:tc>
      </w:tr>
      <w:tr w:rsidRPr="009C54AE" w:rsidR="009B0473" w:rsidTr="009B0473" w14:paraId="587FE011" w14:textId="77777777">
        <w:tc>
          <w:tcPr>
            <w:tcW w:w="9520" w:type="dxa"/>
          </w:tcPr>
          <w:p w:rsidRPr="00B96082" w:rsidR="009B0473" w:rsidP="009B0473" w:rsidRDefault="009B0473" w14:paraId="6639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adaptacji dziecka do warunków przedszkola: zachowania dzieci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wykazujących trudności w adaptacji,  przygotowanie dzieci 3-letnich do podjęcia edukacji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przedszkolnej, program wstępnej adaptacji.</w:t>
            </w:r>
          </w:p>
        </w:tc>
      </w:tr>
      <w:tr w:rsidRPr="009C54AE" w:rsidR="009B0473" w:rsidTr="009B0473" w14:paraId="411F9021" w14:textId="77777777">
        <w:tc>
          <w:tcPr>
            <w:tcW w:w="9520" w:type="dxa"/>
          </w:tcPr>
          <w:p w:rsidRPr="00B96082" w:rsidR="009B0473" w:rsidP="009B0473" w:rsidRDefault="009B0473" w14:paraId="3CC3DD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Organizacja środowiska przedszkolnego: struktura  i funk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cjonowanie dziecka w grupie 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wiekowej, zagospodarowanie sali,   organizacja dnia pobytu dziecka w przedszkolu.</w:t>
            </w:r>
          </w:p>
        </w:tc>
      </w:tr>
      <w:tr w:rsidRPr="009C54AE" w:rsidR="009B0473" w:rsidTr="009B0473" w14:paraId="737E89F4" w14:textId="77777777">
        <w:tc>
          <w:tcPr>
            <w:tcW w:w="9520" w:type="dxa"/>
          </w:tcPr>
          <w:p w:rsidRPr="00B96082" w:rsidR="009B0473" w:rsidP="009B0473" w:rsidRDefault="009B0473" w14:paraId="72E919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Kierowanie rozwojem dziecka,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wychowania w przedszkolu.</w:t>
            </w:r>
          </w:p>
        </w:tc>
      </w:tr>
      <w:tr w:rsidRPr="009C54AE" w:rsidR="009B0473" w:rsidTr="009B0473" w14:paraId="2560EFFF" w14:textId="77777777">
        <w:tc>
          <w:tcPr>
            <w:tcW w:w="9520" w:type="dxa"/>
          </w:tcPr>
          <w:p w:rsidRPr="00B96082" w:rsidR="009B0473" w:rsidP="009B0473" w:rsidRDefault="009B0473" w14:paraId="587F4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Cele wychowania przedszkolnego, funkcje przedszkola.</w:t>
            </w:r>
          </w:p>
        </w:tc>
      </w:tr>
      <w:tr w:rsidRPr="009C54AE" w:rsidR="009B0473" w:rsidTr="009B0473" w14:paraId="4A168273" w14:textId="77777777">
        <w:tc>
          <w:tcPr>
            <w:tcW w:w="9520" w:type="dxa"/>
          </w:tcPr>
          <w:p w:rsidRPr="00B96082" w:rsidR="009B0473" w:rsidP="009B0473" w:rsidRDefault="009B0473" w14:paraId="12E3D9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Podstawowe metody, zasady pracy pedagogicz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i formy organizacyjne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C54AE" w:rsidR="009B0473" w:rsidTr="009B0473" w14:paraId="36A7B19C" w14:textId="77777777">
        <w:tc>
          <w:tcPr>
            <w:tcW w:w="9520" w:type="dxa"/>
          </w:tcPr>
          <w:p w:rsidRPr="00B96082" w:rsidR="009B0473" w:rsidP="009B0473" w:rsidRDefault="009B0473" w14:paraId="5C976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Integracja  elementów procesu edukacji w przedszkolu.</w:t>
            </w:r>
          </w:p>
        </w:tc>
      </w:tr>
      <w:tr w:rsidRPr="009C54AE" w:rsidR="009B0473" w:rsidTr="009B0473" w14:paraId="2B580A4F" w14:textId="77777777">
        <w:tc>
          <w:tcPr>
            <w:tcW w:w="9520" w:type="dxa"/>
          </w:tcPr>
          <w:p w:rsidR="009B0473" w:rsidP="009B0473" w:rsidRDefault="009B0473" w14:paraId="5A5588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Wychowania Przedszkolnego – istota programu edukacyjnego jako  </w:t>
            </w:r>
          </w:p>
          <w:p w:rsidRPr="00B96082" w:rsidR="009B0473" w:rsidP="009B0473" w:rsidRDefault="009B0473" w14:paraId="1E61DC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planu rozwoju dzieci w przedszkolu.</w:t>
            </w:r>
          </w:p>
        </w:tc>
      </w:tr>
      <w:tr w:rsidRPr="009C54AE" w:rsidR="009B0473" w:rsidTr="009B0473" w14:paraId="19B89572" w14:textId="77777777">
        <w:tc>
          <w:tcPr>
            <w:tcW w:w="9520" w:type="dxa"/>
          </w:tcPr>
          <w:p w:rsidRPr="00B96082" w:rsidR="009B0473" w:rsidP="009B0473" w:rsidRDefault="009B0473" w14:paraId="6B904B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Zabawa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jako forma uczenia się dziecka, rodzaje i cechy zabawy.</w:t>
            </w:r>
          </w:p>
        </w:tc>
      </w:tr>
      <w:tr w:rsidRPr="009C54AE" w:rsidR="009B0473" w:rsidTr="009B0473" w14:paraId="0764760D" w14:textId="77777777">
        <w:tc>
          <w:tcPr>
            <w:tcW w:w="9520" w:type="dxa"/>
          </w:tcPr>
          <w:p w:rsidRPr="00B96082" w:rsidR="009B0473" w:rsidP="009B0473" w:rsidRDefault="009B0473" w14:paraId="594A03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009B0473" w14:paraId="1E6E312F" w14:textId="77777777">
        <w:tc>
          <w:tcPr>
            <w:tcW w:w="9520" w:type="dxa"/>
          </w:tcPr>
          <w:p w:rsidRPr="00B96082" w:rsidR="009B0473" w:rsidP="009B0473" w:rsidRDefault="009B0473" w14:paraId="341180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Rola nauczycielki przedszkola w budowaniu warunków do rozwoju dziecka.</w:t>
            </w:r>
          </w:p>
        </w:tc>
      </w:tr>
      <w:tr w:rsidRPr="009C54AE" w:rsidR="009B0473" w:rsidTr="009B0473" w14:paraId="31BCBDA6" w14:textId="77777777">
        <w:tc>
          <w:tcPr>
            <w:tcW w:w="9520" w:type="dxa"/>
          </w:tcPr>
          <w:p w:rsidRPr="00B96082" w:rsidR="009B0473" w:rsidP="009B0473" w:rsidRDefault="009B0473" w14:paraId="0461A9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009B0473" w14:paraId="76C0AF45" w14:textId="77777777">
        <w:tc>
          <w:tcPr>
            <w:tcW w:w="9520" w:type="dxa"/>
          </w:tcPr>
          <w:p w:rsidRPr="00B96082" w:rsidR="009B0473" w:rsidP="009B0473" w:rsidRDefault="009B0473" w14:paraId="30C453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009B0473" w14:paraId="765D48D0" w14:textId="77777777">
        <w:tc>
          <w:tcPr>
            <w:tcW w:w="9520" w:type="dxa"/>
          </w:tcPr>
          <w:p w:rsidRPr="00B96082" w:rsidR="009B0473" w:rsidP="009B0473" w:rsidRDefault="009B0473" w14:paraId="5910D8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73BF57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E8471F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0A1436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4D56" w:rsidP="00854D56" w:rsidRDefault="00854D56" w14:paraId="44796B9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0122225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58CB90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2A21AD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FEC169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F2B59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12A5F0EA" w14:textId="77777777">
        <w:tc>
          <w:tcPr>
            <w:tcW w:w="1962" w:type="dxa"/>
            <w:vAlign w:val="center"/>
          </w:tcPr>
          <w:p w:rsidRPr="009C54AE" w:rsidR="0085747A" w:rsidP="009C54AE" w:rsidRDefault="0071620A" w14:paraId="0D0DAC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60A06A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052062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4660F6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0D9E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F54262" w:rsidTr="00A63899" w14:paraId="17AE2B47" w14:textId="77777777">
        <w:tc>
          <w:tcPr>
            <w:tcW w:w="1962" w:type="dxa"/>
          </w:tcPr>
          <w:p w:rsidRPr="004919E8" w:rsidR="00F54262" w:rsidP="00F54262" w:rsidRDefault="00F54262" w14:paraId="0317FB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F54262" w:rsidP="00F54262" w:rsidRDefault="00F54262" w14:paraId="4A0DBF14" w14:textId="1B9690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919E8" w:rsidR="00F54262" w:rsidP="00F54262" w:rsidRDefault="00F54262" w14:paraId="0C684866" w14:textId="10E117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F54262" w:rsidTr="00A63899" w14:paraId="6FBE90F0" w14:textId="77777777">
        <w:tc>
          <w:tcPr>
            <w:tcW w:w="1962" w:type="dxa"/>
          </w:tcPr>
          <w:p w:rsidRPr="009C54AE" w:rsidR="00F54262" w:rsidP="00F54262" w:rsidRDefault="00F54262" w14:paraId="0FBEFB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24738" w:rsidR="00F54262" w:rsidP="00F54262" w:rsidRDefault="00F54262" w14:paraId="2CC0DDD1" w14:textId="5595BD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E0A6480" w14:textId="42EBD0A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6EE8E1B9" w14:textId="77777777">
        <w:tc>
          <w:tcPr>
            <w:tcW w:w="1962" w:type="dxa"/>
          </w:tcPr>
          <w:p w:rsidRPr="009C54AE" w:rsidR="00F54262" w:rsidP="00F54262" w:rsidRDefault="00F54262" w14:paraId="7CCB2C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424738" w:rsidR="00F54262" w:rsidP="00F54262" w:rsidRDefault="00F54262" w14:paraId="19798760" w14:textId="187AEF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64B397A" w14:textId="7729F5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417D5EF6" w14:textId="77777777">
        <w:tc>
          <w:tcPr>
            <w:tcW w:w="1962" w:type="dxa"/>
          </w:tcPr>
          <w:p w:rsidRPr="009C54AE" w:rsidR="00F54262" w:rsidP="00F54262" w:rsidRDefault="00F54262" w14:paraId="77285F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424738" w:rsidR="00F54262" w:rsidP="00F54262" w:rsidRDefault="00F54262" w14:paraId="62DE13B9" w14:textId="7AAE5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CA783EF" w14:textId="4D0D9D4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F54262" w:rsidTr="00A63899" w14:paraId="1D83F92D" w14:textId="77777777">
        <w:tc>
          <w:tcPr>
            <w:tcW w:w="1962" w:type="dxa"/>
          </w:tcPr>
          <w:p w:rsidRPr="009C54AE" w:rsidR="00F54262" w:rsidP="00F54262" w:rsidRDefault="00F54262" w14:paraId="01B0D6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424738" w:rsidR="00F54262" w:rsidP="00F54262" w:rsidRDefault="00F54262" w14:paraId="780F1857" w14:textId="0D36B1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7625A6FC" w14:textId="27DFDE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9892B5C" w14:textId="77777777">
        <w:tc>
          <w:tcPr>
            <w:tcW w:w="1962" w:type="dxa"/>
          </w:tcPr>
          <w:p w:rsidRPr="009C54AE" w:rsidR="00F54262" w:rsidP="00F54262" w:rsidRDefault="00F54262" w14:paraId="6AFAEE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424738" w:rsidR="00F54262" w:rsidP="00F54262" w:rsidRDefault="00F54262" w14:paraId="37AC705C" w14:textId="249E80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D5F3BE1" w14:textId="119762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4262" w:rsidTr="00A63899" w14:paraId="7288BD84" w14:textId="77777777">
        <w:tc>
          <w:tcPr>
            <w:tcW w:w="1962" w:type="dxa"/>
          </w:tcPr>
          <w:p w:rsidRPr="009C54AE" w:rsidR="00F54262" w:rsidP="00F54262" w:rsidRDefault="00F54262" w14:paraId="1E5155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424738" w:rsidR="00F54262" w:rsidP="00F54262" w:rsidRDefault="00F54262" w14:paraId="31533477" w14:textId="0523EB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601075EC" w14:textId="6AB39B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4262" w:rsidTr="00A63899" w14:paraId="7D8DC110" w14:textId="77777777">
        <w:tc>
          <w:tcPr>
            <w:tcW w:w="1962" w:type="dxa"/>
          </w:tcPr>
          <w:p w:rsidRPr="009C54AE" w:rsidR="00F54262" w:rsidP="00F54262" w:rsidRDefault="00F54262" w14:paraId="02DB68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424738" w:rsidR="00F54262" w:rsidP="00F54262" w:rsidRDefault="00F54262" w14:paraId="36464C14" w14:textId="1ED33F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424738" w:rsidR="00F54262" w:rsidP="00F54262" w:rsidRDefault="00F54262" w14:paraId="41E15BDB" w14:textId="007557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4234813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734E05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132E5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4919E8" w:rsidR="0085747A" w:rsidTr="00923D7D" w14:paraId="627F9540" w14:textId="77777777">
        <w:tc>
          <w:tcPr>
            <w:tcW w:w="9670" w:type="dxa"/>
          </w:tcPr>
          <w:p w:rsidRPr="004919E8" w:rsidR="003C7C6E" w:rsidP="003C7C6E" w:rsidRDefault="003C7C6E" w14:paraId="72F9CF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Punktowana aktywność w trakcie ćwiczeń, zaliczenie kolokwium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(po</w:t>
            </w:r>
            <w:r w:rsidR="00EB3B87">
              <w:rPr>
                <w:rFonts w:ascii="Corbel" w:hAnsi="Corbel"/>
                <w:b w:val="0"/>
                <w:smallCaps w:val="0"/>
                <w:szCs w:val="24"/>
              </w:rPr>
              <w:t xml:space="preserve"> pierwszym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 xml:space="preserve"> semestrze zajęć)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-min. 51% punktów ocena dostateczna.</w:t>
            </w:r>
          </w:p>
          <w:p w:rsidRPr="009C54AE" w:rsidR="0085747A" w:rsidP="00424738" w:rsidRDefault="003C7C6E" w14:paraId="74A7C0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Zaliczenie egzaminu </w:t>
            </w:r>
            <w:r w:rsidRPr="004919E8" w:rsidR="005C31AB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9C54AE" w:rsidR="0085747A" w:rsidP="009C54AE" w:rsidRDefault="0085747A" w14:paraId="538DB30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E1B151F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0063B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9F66C6F" w14:paraId="2F6360E5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A31E7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784DEC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9F66C6F" w14:paraId="2F081E36" w14:textId="77777777">
        <w:tc>
          <w:tcPr>
            <w:tcW w:w="4962" w:type="dxa"/>
            <w:tcMar/>
          </w:tcPr>
          <w:p w:rsidRPr="009C54AE" w:rsidR="0085747A" w:rsidP="00BC76C3" w:rsidRDefault="00C61DC5" w14:paraId="1288FA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AA15DA" w14:paraId="2C00A00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Pr="009C54AE" w:rsidR="00C61DC5" w:rsidTr="59F66C6F" w14:paraId="297E7A0C" w14:textId="77777777">
        <w:tc>
          <w:tcPr>
            <w:tcW w:w="4962" w:type="dxa"/>
            <w:tcMar/>
          </w:tcPr>
          <w:p w:rsidRPr="009C54AE" w:rsidR="00C61DC5" w:rsidP="009C54AE" w:rsidRDefault="00C61DC5" w14:paraId="657BC62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586D730D" w14:textId="537617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F66C6F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4A5501" w:rsidRDefault="00806D7F" w14:paraId="79E38BF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59F66C6F" w14:paraId="5C327913" w14:textId="77777777">
        <w:tc>
          <w:tcPr>
            <w:tcW w:w="4962" w:type="dxa"/>
            <w:tcMar/>
          </w:tcPr>
          <w:p w:rsidRPr="009C54AE" w:rsidR="0071620A" w:rsidP="009C54AE" w:rsidRDefault="00C61DC5" w14:paraId="741CF20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06D7F" w:rsidP="005C31AB" w:rsidRDefault="00C61DC5" w14:paraId="157ED8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</w:t>
            </w:r>
          </w:p>
          <w:p w:rsidRPr="009C54AE" w:rsidR="00C61DC5" w:rsidP="005C31AB" w:rsidRDefault="00806D7F" w14:paraId="3E5028E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grupach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C61DC5" w:rsidP="004A5501" w:rsidRDefault="00AA15DA" w14:paraId="243D3BF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Pr="009C54AE" w:rsidR="0085747A" w:rsidTr="59F66C6F" w14:paraId="0A62E2E6" w14:textId="77777777">
        <w:tc>
          <w:tcPr>
            <w:tcW w:w="4962" w:type="dxa"/>
            <w:tcMar/>
          </w:tcPr>
          <w:p w:rsidRPr="009C54AE" w:rsidR="0085747A" w:rsidP="009C54AE" w:rsidRDefault="0085747A" w14:paraId="175BC1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AA15DA" w:rsidRDefault="004A5501" w14:paraId="362A28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A15DA">
              <w:rPr>
                <w:rFonts w:ascii="Corbel" w:hAnsi="Corbel"/>
                <w:sz w:val="24"/>
                <w:szCs w:val="24"/>
              </w:rPr>
              <w:t>3</w:t>
            </w:r>
            <w:r w:rsidR="00806D7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59F66C6F" w14:paraId="40F2FE40" w14:textId="77777777">
        <w:tc>
          <w:tcPr>
            <w:tcW w:w="4962" w:type="dxa"/>
            <w:tcMar/>
          </w:tcPr>
          <w:p w:rsidRPr="009C54AE" w:rsidR="0085747A" w:rsidP="009C54AE" w:rsidRDefault="0085747A" w14:paraId="0EA749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2AB4E9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4510BF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E9750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DEADA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5C7CE5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2AC3552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D44C8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24738" w14:paraId="62DF47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Pr="009C54AE" w:rsidR="0085747A" w:rsidTr="0071620A" w14:paraId="065D807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2A649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24738" w14:paraId="606464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Pr="009C54AE" w:rsidR="003E1941" w:rsidP="009C54AE" w:rsidRDefault="003E1941" w14:paraId="4C16F42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7A0831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3D1A87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0071620A" w14:paraId="2DF12551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2D382C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5F058E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73461C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3C45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7E531B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555B3E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5404C5" w:rsidP="00CE2096" w:rsidRDefault="005404C5" w14:paraId="288914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0071620A" w14:paraId="72229FC3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17316A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004A5501" w:rsidRDefault="00CE2096" w14:paraId="5DD03E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Czasopisma 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>Wychowanie w przedszkolu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                            Bliżej przedszkola</w:t>
            </w:r>
            <w:r w:rsidR="00F64842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 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Starsze przedszkolaki. Jak skutecznie je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wychowywać i kształcić w przedszkolu i w dom</w:t>
            </w:r>
            <w:r w:rsidR="00F64842">
              <w:rPr>
                <w:rFonts w:ascii="Corbel" w:hAnsi="Corbel"/>
                <w:b w:val="0"/>
                <w:smallCaps w:val="0"/>
                <w:szCs w:val="24"/>
              </w:rPr>
              <w:t>u, Kraków 2014;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Parczewska T(red):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Psychopedagogiczne aspekty rozwoju i edukacji 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małego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CE2096" w:rsidP="00CE2096" w:rsidRDefault="00CE2096" w14:paraId="1907A5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5404C5" w:rsidP="00CE2096" w:rsidRDefault="005404C5" w14:paraId="556DD8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:rsidRPr="009C54AE" w:rsidR="0085747A" w:rsidP="009C54AE" w:rsidRDefault="0085747A" w14:paraId="3557E8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884852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5EF56ED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C2217" w:rsidP="00C16ABF" w:rsidRDefault="00BC2217" w14:paraId="763269EA" w14:textId="77777777">
      <w:pPr>
        <w:spacing w:after="0" w:line="240" w:lineRule="auto"/>
      </w:pPr>
      <w:r>
        <w:separator/>
      </w:r>
    </w:p>
  </w:endnote>
  <w:endnote w:type="continuationSeparator" w:id="0">
    <w:p w:rsidR="00BC2217" w:rsidP="00C16ABF" w:rsidRDefault="00BC2217" w14:paraId="7692B0B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C2217" w:rsidP="00C16ABF" w:rsidRDefault="00BC2217" w14:paraId="08038DD0" w14:textId="77777777">
      <w:pPr>
        <w:spacing w:after="0" w:line="240" w:lineRule="auto"/>
      </w:pPr>
      <w:r>
        <w:separator/>
      </w:r>
    </w:p>
  </w:footnote>
  <w:footnote w:type="continuationSeparator" w:id="0">
    <w:p w:rsidR="00BC2217" w:rsidP="00C16ABF" w:rsidRDefault="00BC2217" w14:paraId="1C1770FE" w14:textId="77777777">
      <w:pPr>
        <w:spacing w:after="0" w:line="240" w:lineRule="auto"/>
      </w:pPr>
      <w:r>
        <w:continuationSeparator/>
      </w:r>
    </w:p>
  </w:footnote>
  <w:footnote w:id="1">
    <w:p w:rsidR="00EB3B87" w:rsidRDefault="00EB3B87" w14:paraId="47D4CD1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4F28DD"/>
    <w:multiLevelType w:val="hybridMultilevel"/>
    <w:tmpl w:val="7E1A2C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447170">
    <w:abstractNumId w:val="1"/>
  </w:num>
  <w:num w:numId="2" w16cid:durableId="1133712359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C42"/>
    <w:rsid w:val="000F1C57"/>
    <w:rsid w:val="000F5615"/>
    <w:rsid w:val="00106A34"/>
    <w:rsid w:val="00124BFF"/>
    <w:rsid w:val="0012560E"/>
    <w:rsid w:val="00127108"/>
    <w:rsid w:val="00134B13"/>
    <w:rsid w:val="001426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1758"/>
    <w:rsid w:val="001D657B"/>
    <w:rsid w:val="001D7B54"/>
    <w:rsid w:val="001E0209"/>
    <w:rsid w:val="001F2CA2"/>
    <w:rsid w:val="002144C0"/>
    <w:rsid w:val="00215DE5"/>
    <w:rsid w:val="0022477D"/>
    <w:rsid w:val="002268D7"/>
    <w:rsid w:val="002278A9"/>
    <w:rsid w:val="0023314A"/>
    <w:rsid w:val="002336F9"/>
    <w:rsid w:val="0024028F"/>
    <w:rsid w:val="00244ABC"/>
    <w:rsid w:val="00276F38"/>
    <w:rsid w:val="00281FF2"/>
    <w:rsid w:val="002857DE"/>
    <w:rsid w:val="0028639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A0A5B"/>
    <w:rsid w:val="003A1176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166C7"/>
    <w:rsid w:val="0042244A"/>
    <w:rsid w:val="00424738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D019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4C5"/>
    <w:rsid w:val="00543ACC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E6E85"/>
    <w:rsid w:val="005F31D2"/>
    <w:rsid w:val="005F4CA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26B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30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D7F"/>
    <w:rsid w:val="0081554D"/>
    <w:rsid w:val="0081707E"/>
    <w:rsid w:val="008449B3"/>
    <w:rsid w:val="00854D56"/>
    <w:rsid w:val="0085747A"/>
    <w:rsid w:val="00872860"/>
    <w:rsid w:val="00877E14"/>
    <w:rsid w:val="00884922"/>
    <w:rsid w:val="00885F64"/>
    <w:rsid w:val="00887A85"/>
    <w:rsid w:val="008917F9"/>
    <w:rsid w:val="008A14F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AB5"/>
    <w:rsid w:val="00994CA4"/>
    <w:rsid w:val="0099736C"/>
    <w:rsid w:val="00997F14"/>
    <w:rsid w:val="009A78D9"/>
    <w:rsid w:val="009B0473"/>
    <w:rsid w:val="009B3AC4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899"/>
    <w:rsid w:val="00A72A14"/>
    <w:rsid w:val="00A84C85"/>
    <w:rsid w:val="00A97DE1"/>
    <w:rsid w:val="00AA15D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465"/>
    <w:rsid w:val="00B3130B"/>
    <w:rsid w:val="00B34F8C"/>
    <w:rsid w:val="00B40ADB"/>
    <w:rsid w:val="00B43B77"/>
    <w:rsid w:val="00B43E80"/>
    <w:rsid w:val="00B607DB"/>
    <w:rsid w:val="00B66529"/>
    <w:rsid w:val="00B708A9"/>
    <w:rsid w:val="00B75946"/>
    <w:rsid w:val="00B8056E"/>
    <w:rsid w:val="00B819C8"/>
    <w:rsid w:val="00B82308"/>
    <w:rsid w:val="00B90885"/>
    <w:rsid w:val="00BB520A"/>
    <w:rsid w:val="00BC2217"/>
    <w:rsid w:val="00BC76C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779"/>
    <w:rsid w:val="00C50939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A72C4"/>
    <w:rsid w:val="00CB42CB"/>
    <w:rsid w:val="00CC069B"/>
    <w:rsid w:val="00CD6897"/>
    <w:rsid w:val="00CE209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13B6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E4B"/>
    <w:rsid w:val="00E960BB"/>
    <w:rsid w:val="00EA2074"/>
    <w:rsid w:val="00EA4832"/>
    <w:rsid w:val="00EA4E9D"/>
    <w:rsid w:val="00EA6C99"/>
    <w:rsid w:val="00EB3B87"/>
    <w:rsid w:val="00EC4899"/>
    <w:rsid w:val="00EC7B83"/>
    <w:rsid w:val="00ED03AB"/>
    <w:rsid w:val="00ED288F"/>
    <w:rsid w:val="00ED32D2"/>
    <w:rsid w:val="00ED3FAB"/>
    <w:rsid w:val="00ED7E1C"/>
    <w:rsid w:val="00EE32DE"/>
    <w:rsid w:val="00EE5457"/>
    <w:rsid w:val="00EE7199"/>
    <w:rsid w:val="00EF415F"/>
    <w:rsid w:val="00F070AB"/>
    <w:rsid w:val="00F17567"/>
    <w:rsid w:val="00F27A7B"/>
    <w:rsid w:val="00F310A4"/>
    <w:rsid w:val="00F526AF"/>
    <w:rsid w:val="00F54262"/>
    <w:rsid w:val="00F617C3"/>
    <w:rsid w:val="00F64842"/>
    <w:rsid w:val="00F7066B"/>
    <w:rsid w:val="00F71BDE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59F6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252E"/>
  <w15:docId w15:val="{63739FAC-6CA1-40AA-843C-88EAE0D567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F2F57A-751B-4BAA-A844-2B547A05F7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E9A22-4F9A-4702-B930-FE07CFF3DAA3}"/>
</file>

<file path=customXml/itemProps3.xml><?xml version="1.0" encoding="utf-8"?>
<ds:datastoreItem xmlns:ds="http://schemas.openxmlformats.org/officeDocument/2006/customXml" ds:itemID="{D1D1D98A-B8D8-4211-998C-5C3D14594418}"/>
</file>

<file path=customXml/itemProps4.xml><?xml version="1.0" encoding="utf-8"?>
<ds:datastoreItem xmlns:ds="http://schemas.openxmlformats.org/officeDocument/2006/customXml" ds:itemID="{69E1A1FD-4317-48C5-8670-4593995611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26</cp:revision>
  <cp:lastPrinted>2019-02-06T12:12:00Z</cp:lastPrinted>
  <dcterms:created xsi:type="dcterms:W3CDTF">2019-10-28T19:43:00Z</dcterms:created>
  <dcterms:modified xsi:type="dcterms:W3CDTF">2026-03-07T16:59:13Z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